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79" w:rsidRDefault="00AC0879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C0879" w:rsidRDefault="00AC0879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C0879" w:rsidRDefault="00AC0879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AC0879" w:rsidRDefault="00AC0879" w:rsidP="0021060E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AC0879">
        <w:tc>
          <w:tcPr>
            <w:tcW w:w="1702" w:type="dxa"/>
            <w:vMerge w:val="restart"/>
            <w:vAlign w:val="center"/>
          </w:tcPr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C0879">
        <w:tc>
          <w:tcPr>
            <w:tcW w:w="1702" w:type="dxa"/>
            <w:vMerge/>
            <w:vAlign w:val="center"/>
          </w:tcPr>
          <w:p w:rsidR="00AC0879" w:rsidRDefault="00AC0879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AC0879" w:rsidRDefault="00AC0879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AC0879" w:rsidRPr="0040241C" w:rsidRDefault="00AC0879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AC0879" w:rsidRPr="0040241C" w:rsidRDefault="00AC0879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C0879" w:rsidRPr="0040241C" w:rsidRDefault="00AC0879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C0879" w:rsidRPr="0040241C" w:rsidRDefault="00AC0879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AC0879" w:rsidRPr="0040241C" w:rsidRDefault="00AC0879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C0879" w:rsidRPr="0040241C" w:rsidRDefault="00AC0879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C0879" w:rsidRPr="0040241C" w:rsidRDefault="00AC0879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AC0879" w:rsidRDefault="00AC0879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AC0879" w:rsidRDefault="00AC0879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AC0879" w:rsidRDefault="00AC0879">
            <w:pPr>
              <w:rPr>
                <w:lang w:eastAsia="en-US"/>
              </w:rPr>
            </w:pPr>
          </w:p>
        </w:tc>
      </w:tr>
      <w:tr w:rsidR="00AC0879">
        <w:trPr>
          <w:trHeight w:val="1169"/>
        </w:trPr>
        <w:tc>
          <w:tcPr>
            <w:tcW w:w="1702" w:type="dxa"/>
          </w:tcPr>
          <w:p w:rsidR="00AC0879" w:rsidRPr="0040241C" w:rsidRDefault="00AC0879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Петрова Т.А.</w:t>
            </w:r>
          </w:p>
        </w:tc>
        <w:tc>
          <w:tcPr>
            <w:tcW w:w="1416" w:type="dxa"/>
          </w:tcPr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Директор МКОУ Каратабан-ской СОШ </w:t>
            </w:r>
          </w:p>
        </w:tc>
        <w:tc>
          <w:tcPr>
            <w:tcW w:w="1265" w:type="dxa"/>
          </w:tcPr>
          <w:p w:rsidR="00AC0879" w:rsidRDefault="00AC0879">
            <w:pPr>
              <w:rPr>
                <w:lang w:eastAsia="en-US"/>
              </w:rPr>
            </w:pPr>
            <w:r>
              <w:rPr>
                <w:lang w:eastAsia="en-US"/>
              </w:rPr>
              <w:t>1)Земель-ный участок полевой</w:t>
            </w:r>
          </w:p>
          <w:p w:rsidR="00AC0879" w:rsidRDefault="00AC0879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  <w:p w:rsidR="00AC0879" w:rsidRDefault="00AC0879">
            <w:pPr>
              <w:rPr>
                <w:lang w:eastAsia="en-US"/>
              </w:rPr>
            </w:pPr>
          </w:p>
          <w:p w:rsidR="00AC0879" w:rsidRDefault="00AC0879">
            <w:pPr>
              <w:rPr>
                <w:lang w:eastAsia="en-US"/>
              </w:rPr>
            </w:pPr>
            <w:r>
              <w:rPr>
                <w:lang w:eastAsia="en-US"/>
              </w:rPr>
              <w:t>3) Квартира</w:t>
            </w:r>
          </w:p>
        </w:tc>
        <w:tc>
          <w:tcPr>
            <w:tcW w:w="1081" w:type="dxa"/>
          </w:tcPr>
          <w:p w:rsidR="00AC0879" w:rsidRDefault="00AC0879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общая </w:t>
            </w:r>
            <w:r>
              <w:rPr>
                <w:color w:val="333333"/>
                <w:lang w:eastAsia="en-US"/>
              </w:rPr>
              <w:t>д</w:t>
            </w:r>
            <w:r w:rsidRPr="0040241C">
              <w:rPr>
                <w:color w:val="333333"/>
                <w:lang w:eastAsia="en-US"/>
              </w:rPr>
              <w:t xml:space="preserve">олевая </w:t>
            </w: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совместная</w:t>
            </w: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совместная</w:t>
            </w:r>
          </w:p>
        </w:tc>
        <w:tc>
          <w:tcPr>
            <w:tcW w:w="1080" w:type="dxa"/>
          </w:tcPr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9300</w:t>
            </w: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69,9</w:t>
            </w: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AC0879" w:rsidRPr="0040241C" w:rsidRDefault="00AC087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AC0879" w:rsidRPr="0040241C" w:rsidRDefault="00AC087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AC0879" w:rsidRPr="0040241C" w:rsidRDefault="00AC087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AC0879" w:rsidRPr="0040241C" w:rsidRDefault="00AC087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AC0879" w:rsidRPr="0040241C" w:rsidRDefault="00AC0879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461606,14</w:t>
            </w:r>
          </w:p>
        </w:tc>
        <w:tc>
          <w:tcPr>
            <w:tcW w:w="1739" w:type="dxa"/>
          </w:tcPr>
          <w:p w:rsidR="00AC0879" w:rsidRPr="0040241C" w:rsidRDefault="00AC0879">
            <w:pPr>
              <w:rPr>
                <w:color w:val="333333"/>
                <w:lang w:val="en-US" w:eastAsia="en-US"/>
              </w:rPr>
            </w:pPr>
          </w:p>
        </w:tc>
      </w:tr>
      <w:tr w:rsidR="00AC0879">
        <w:trPr>
          <w:trHeight w:val="839"/>
        </w:trPr>
        <w:tc>
          <w:tcPr>
            <w:tcW w:w="1702" w:type="dxa"/>
          </w:tcPr>
          <w:p w:rsidR="00AC0879" w:rsidRDefault="00AC0879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AC0879" w:rsidRPr="0040241C" w:rsidRDefault="00AC087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</w:tcPr>
          <w:p w:rsidR="00AC0879" w:rsidRDefault="00AC0879">
            <w:pPr>
              <w:rPr>
                <w:lang w:eastAsia="en-US"/>
              </w:rPr>
            </w:pPr>
            <w:r>
              <w:rPr>
                <w:lang w:eastAsia="en-US"/>
              </w:rPr>
              <w:t>1)Земель-ный участок полевая</w:t>
            </w:r>
          </w:p>
          <w:p w:rsidR="00AC0879" w:rsidRDefault="00AC0879">
            <w:pPr>
              <w:rPr>
                <w:lang w:eastAsia="en-US"/>
              </w:rPr>
            </w:pPr>
            <w:r>
              <w:rPr>
                <w:lang w:eastAsia="en-US"/>
              </w:rPr>
              <w:t>2) Квартира</w:t>
            </w:r>
          </w:p>
          <w:p w:rsidR="00AC0879" w:rsidRDefault="00AC0879">
            <w:pPr>
              <w:rPr>
                <w:lang w:eastAsia="en-US"/>
              </w:rPr>
            </w:pPr>
            <w:r>
              <w:rPr>
                <w:lang w:eastAsia="en-US"/>
              </w:rPr>
              <w:t>3) Квартира</w:t>
            </w:r>
          </w:p>
          <w:p w:rsidR="00AC0879" w:rsidRDefault="00AC0879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AC0879" w:rsidRDefault="00AC0879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долевая</w:t>
            </w: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</w:t>
            </w:r>
            <w:r w:rsidRPr="0040241C">
              <w:rPr>
                <w:color w:val="333333"/>
                <w:lang w:eastAsia="en-US"/>
              </w:rPr>
              <w:t>овместная</w:t>
            </w: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AC0879" w:rsidRPr="0040241C" w:rsidRDefault="00AC0879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9300</w:t>
            </w: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B1650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69,9</w:t>
            </w: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2810D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B1650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</w:p>
          <w:p w:rsidR="00AC0879" w:rsidRPr="0040241C" w:rsidRDefault="00AC0879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AC0879" w:rsidRPr="0040241C" w:rsidRDefault="00AC087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AC0879" w:rsidRPr="0040241C" w:rsidRDefault="00AC087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AC0879" w:rsidRPr="0040241C" w:rsidRDefault="00AC087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AC0879" w:rsidRPr="0040241C" w:rsidRDefault="00AC0879">
            <w:pPr>
              <w:rPr>
                <w:color w:val="800000"/>
                <w:lang w:eastAsia="en-US"/>
              </w:rPr>
            </w:pPr>
            <w:r w:rsidRPr="0040241C">
              <w:rPr>
                <w:color w:val="800000"/>
                <w:lang w:eastAsia="en-US"/>
              </w:rPr>
              <w:t>-</w:t>
            </w:r>
          </w:p>
        </w:tc>
        <w:tc>
          <w:tcPr>
            <w:tcW w:w="1739" w:type="dxa"/>
          </w:tcPr>
          <w:p w:rsidR="00AC0879" w:rsidRPr="0040241C" w:rsidRDefault="00AC0879">
            <w:pPr>
              <w:rPr>
                <w:color w:val="800000"/>
                <w:lang w:eastAsia="en-US"/>
              </w:rPr>
            </w:pPr>
            <w:r w:rsidRPr="0040241C">
              <w:rPr>
                <w:color w:val="800000"/>
                <w:lang w:eastAsia="en-US"/>
              </w:rPr>
              <w:t>186375,79</w:t>
            </w:r>
          </w:p>
        </w:tc>
        <w:tc>
          <w:tcPr>
            <w:tcW w:w="1739" w:type="dxa"/>
          </w:tcPr>
          <w:p w:rsidR="00AC0879" w:rsidRPr="0040241C" w:rsidRDefault="00AC0879">
            <w:pPr>
              <w:rPr>
                <w:color w:val="800000"/>
                <w:lang w:eastAsia="en-US"/>
              </w:rPr>
            </w:pPr>
          </w:p>
        </w:tc>
      </w:tr>
    </w:tbl>
    <w:p w:rsidR="00AC0879" w:rsidRDefault="00AC0879" w:rsidP="00C062E8"/>
    <w:sectPr w:rsidR="00AC0879" w:rsidSect="002810D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60E"/>
    <w:rsid w:val="001302D6"/>
    <w:rsid w:val="0021060E"/>
    <w:rsid w:val="002810D3"/>
    <w:rsid w:val="0040241C"/>
    <w:rsid w:val="00432877"/>
    <w:rsid w:val="004D071C"/>
    <w:rsid w:val="006F2B72"/>
    <w:rsid w:val="00744736"/>
    <w:rsid w:val="008C3BBD"/>
    <w:rsid w:val="008D76BF"/>
    <w:rsid w:val="00A10E67"/>
    <w:rsid w:val="00AC0879"/>
    <w:rsid w:val="00B1650A"/>
    <w:rsid w:val="00BB11F5"/>
    <w:rsid w:val="00C062E8"/>
    <w:rsid w:val="00CA60E9"/>
    <w:rsid w:val="00CE4B42"/>
    <w:rsid w:val="00F9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60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060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892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154</Words>
  <Characters>884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2014-05-07T11:04:00Z</dcterms:created>
  <dcterms:modified xsi:type="dcterms:W3CDTF">2014-05-20T04:09:00Z</dcterms:modified>
</cp:coreProperties>
</file>